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A34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河南诺尔泰汽车销售服务有限公司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；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河南诺尔泰汽车销售服务有限公司</w:t>
      </w:r>
    </w:p>
    <w:p w14:paraId="1658516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河南诺尔泰汽车销售服务有限公司成立于2025年02月06日，注册资本为500万人民币，公司类型为有限责任公司(自然人投资或控股)，登记机关是平顶山市卫东区市场监督管理局，注册地址在河南省平顶山市卫东区建设路东段与丰源街交叉口西侧661号。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公司主要经营各大汽车品牌，涵盖了整车销售、零配件供应、售后服务、信息反馈、分期付款、二手车置换、车友俱乐部、汽车精品装饰、车辆保险等业务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汽车销售</w:t>
      </w:r>
    </w:p>
    <w:p w14:paraId="74736B75">
      <w:pPr>
        <w:widowControl w:val="0"/>
        <w:tabs>
          <w:tab w:val="left" w:pos="2425"/>
        </w:tabs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汽车行业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蒋经理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15565330999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销售顾问数名</w:t>
      </w:r>
      <w:bookmarkStart w:id="0" w:name="_GoBack"/>
      <w:bookmarkEnd w:id="0"/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面议</w:t>
      </w:r>
    </w:p>
    <w:p w14:paraId="0BB64BC8">
      <w:pPr>
        <w:numPr>
          <w:numId w:val="0"/>
        </w:numPr>
        <w:ind w:left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管吃管住，五险一金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平顶山建设路东皇台徐对面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1DFB56F3"/>
    <w:rsid w:val="21681610"/>
    <w:rsid w:val="26E848A3"/>
    <w:rsid w:val="27F31AD2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321</Words>
  <Characters>340</Characters>
  <Lines>0</Lines>
  <Paragraphs>0</Paragraphs>
  <TotalTime>1</TotalTime>
  <ScaleCrop>false</ScaleCrop>
  <LinksUpToDate>false</LinksUpToDate>
  <CharactersWithSpaces>434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2026-02-05T01:02:45Z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5082A11CCD69444C82EB00BAAD71E6C5_13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